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0DBD8" w14:textId="77777777" w:rsidR="007B452B" w:rsidRDefault="007B452B" w:rsidP="007B452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BERNARD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440EA9DC" w14:textId="77777777" w:rsidR="007B452B" w:rsidRDefault="007B452B" w:rsidP="007B452B">
      <w:pPr>
        <w:pStyle w:val="NoSpacing"/>
        <w:rPr>
          <w:rFonts w:cs="Times New Roman"/>
          <w:szCs w:val="24"/>
        </w:rPr>
      </w:pPr>
    </w:p>
    <w:p w14:paraId="01974633" w14:textId="77777777" w:rsidR="007B452B" w:rsidRDefault="007B452B" w:rsidP="007B452B">
      <w:pPr>
        <w:pStyle w:val="NoSpacing"/>
        <w:rPr>
          <w:rFonts w:cs="Times New Roman"/>
          <w:szCs w:val="24"/>
        </w:rPr>
      </w:pPr>
    </w:p>
    <w:p w14:paraId="236CCDDF" w14:textId="77777777" w:rsidR="007B452B" w:rsidRDefault="007B452B" w:rsidP="007B45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Southwark into lands</w:t>
      </w:r>
    </w:p>
    <w:p w14:paraId="2022B876" w14:textId="77777777" w:rsidR="007B452B" w:rsidRDefault="007B452B" w:rsidP="007B45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Elizabeth Coke(q.v.).</w:t>
      </w:r>
    </w:p>
    <w:p w14:paraId="6F0B3AAD" w14:textId="77777777" w:rsidR="007B452B" w:rsidRDefault="007B452B" w:rsidP="007B452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CD70310" w14:textId="77777777" w:rsidR="007B452B" w:rsidRDefault="007B452B" w:rsidP="007B452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pp.149-50)</w:t>
      </w:r>
    </w:p>
    <w:p w14:paraId="7F9D3096" w14:textId="77777777" w:rsidR="007B452B" w:rsidRDefault="007B452B" w:rsidP="007B452B">
      <w:pPr>
        <w:pStyle w:val="NoSpacing"/>
        <w:rPr>
          <w:rFonts w:eastAsia="Times New Roman" w:cs="Times New Roman"/>
          <w:szCs w:val="24"/>
        </w:rPr>
      </w:pPr>
    </w:p>
    <w:p w14:paraId="4C5DD809" w14:textId="77777777" w:rsidR="007B452B" w:rsidRDefault="007B452B" w:rsidP="007B452B">
      <w:pPr>
        <w:pStyle w:val="NoSpacing"/>
        <w:rPr>
          <w:rFonts w:eastAsia="Times New Roman" w:cs="Times New Roman"/>
          <w:szCs w:val="24"/>
        </w:rPr>
      </w:pPr>
    </w:p>
    <w:p w14:paraId="4735C0B0" w14:textId="77777777" w:rsidR="007B452B" w:rsidRDefault="007B452B" w:rsidP="007B452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November 2023</w:t>
      </w:r>
    </w:p>
    <w:p w14:paraId="2883AE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D5AC" w14:textId="77777777" w:rsidR="007B452B" w:rsidRDefault="007B452B" w:rsidP="009139A6">
      <w:r>
        <w:separator/>
      </w:r>
    </w:p>
  </w:endnote>
  <w:endnote w:type="continuationSeparator" w:id="0">
    <w:p w14:paraId="7397DCF4" w14:textId="77777777" w:rsidR="007B452B" w:rsidRDefault="007B45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D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94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26C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94F0C" w14:textId="77777777" w:rsidR="007B452B" w:rsidRDefault="007B452B" w:rsidP="009139A6">
      <w:r>
        <w:separator/>
      </w:r>
    </w:p>
  </w:footnote>
  <w:footnote w:type="continuationSeparator" w:id="0">
    <w:p w14:paraId="76195E65" w14:textId="77777777" w:rsidR="007B452B" w:rsidRDefault="007B45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FA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F7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A6C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2B"/>
    <w:rsid w:val="000666E0"/>
    <w:rsid w:val="002510B7"/>
    <w:rsid w:val="005C130B"/>
    <w:rsid w:val="007B452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BF1F"/>
  <w15:chartTrackingRefBased/>
  <w15:docId w15:val="{5C5EA86A-4D83-4CA5-99E2-F38EB62D1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2023-11-07T21:21:00Z</dcterms:created>
  <dcterms:modified xsi:type="dcterms:W3CDTF">2023-11-07T21:21:00Z</dcterms:modified>
</cp:coreProperties>
</file>